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B2F86" w:rsidRDefault="004201E5" w:rsidP="00E71FC3">
      <w:pPr>
        <w:pStyle w:val="NoSpacing"/>
      </w:pPr>
      <w:r>
        <w:rPr>
          <w:u w:val="single"/>
        </w:rPr>
        <w:t>Walter ROBERD</w:t>
      </w:r>
      <w:r>
        <w:t xml:space="preserve">   </w:t>
      </w:r>
      <w:proofErr w:type="gramStart"/>
      <w:r>
        <w:t xml:space="preserve">   (</w:t>
      </w:r>
      <w:proofErr w:type="gramEnd"/>
      <w:r>
        <w:t>fl.1483)</w:t>
      </w:r>
    </w:p>
    <w:p w:rsidR="004201E5" w:rsidRDefault="004201E5" w:rsidP="00E71FC3">
      <w:pPr>
        <w:pStyle w:val="NoSpacing"/>
      </w:pPr>
      <w:r>
        <w:t>of Maidstone, Kent.</w:t>
      </w:r>
    </w:p>
    <w:p w:rsidR="004201E5" w:rsidRDefault="004201E5" w:rsidP="00E71FC3">
      <w:pPr>
        <w:pStyle w:val="NoSpacing"/>
      </w:pPr>
    </w:p>
    <w:p w:rsidR="004201E5" w:rsidRDefault="004201E5" w:rsidP="00E71FC3">
      <w:pPr>
        <w:pStyle w:val="NoSpacing"/>
      </w:pPr>
    </w:p>
    <w:p w:rsidR="004201E5" w:rsidRDefault="004201E5" w:rsidP="00E71FC3">
      <w:pPr>
        <w:pStyle w:val="NoSpacing"/>
      </w:pPr>
      <w:r>
        <w:t>ca.Oct.1483</w:t>
      </w:r>
      <w:r>
        <w:tab/>
        <w:t>He joined the rebellion. He gave shelter to John Guildford and George</w:t>
      </w:r>
    </w:p>
    <w:p w:rsidR="004201E5" w:rsidRDefault="004201E5" w:rsidP="00E71FC3">
      <w:pPr>
        <w:pStyle w:val="NoSpacing"/>
      </w:pPr>
      <w:r>
        <w:tab/>
      </w:r>
      <w:r>
        <w:tab/>
        <w:t>Brown.   (Gill p.86)</w:t>
      </w:r>
    </w:p>
    <w:p w:rsidR="004201E5" w:rsidRDefault="004201E5" w:rsidP="00E71FC3">
      <w:pPr>
        <w:pStyle w:val="NoSpacing"/>
      </w:pPr>
    </w:p>
    <w:p w:rsidR="004201E5" w:rsidRDefault="004201E5" w:rsidP="00E71FC3">
      <w:pPr>
        <w:pStyle w:val="NoSpacing"/>
      </w:pPr>
    </w:p>
    <w:p w:rsidR="004201E5" w:rsidRPr="004201E5" w:rsidRDefault="004201E5" w:rsidP="00E71FC3">
      <w:pPr>
        <w:pStyle w:val="NoSpacing"/>
      </w:pPr>
      <w:r>
        <w:t>1 June 2018</w:t>
      </w:r>
      <w:bookmarkStart w:id="0" w:name="_GoBack"/>
      <w:bookmarkEnd w:id="0"/>
    </w:p>
    <w:sectPr w:rsidR="004201E5" w:rsidRPr="004201E5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201E5" w:rsidRDefault="004201E5" w:rsidP="00E71FC3">
      <w:pPr>
        <w:spacing w:after="0" w:line="240" w:lineRule="auto"/>
      </w:pPr>
      <w:r>
        <w:separator/>
      </w:r>
    </w:p>
  </w:endnote>
  <w:endnote w:type="continuationSeparator" w:id="0">
    <w:p w:rsidR="004201E5" w:rsidRDefault="004201E5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201E5" w:rsidRDefault="004201E5" w:rsidP="00E71FC3">
      <w:pPr>
        <w:spacing w:after="0" w:line="240" w:lineRule="auto"/>
      </w:pPr>
      <w:r>
        <w:separator/>
      </w:r>
    </w:p>
  </w:footnote>
  <w:footnote w:type="continuationSeparator" w:id="0">
    <w:p w:rsidR="004201E5" w:rsidRDefault="004201E5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01E5"/>
    <w:rsid w:val="001A7C09"/>
    <w:rsid w:val="004201E5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709E8A"/>
  <w15:chartTrackingRefBased/>
  <w15:docId w15:val="{FC5BC322-E6CB-40BA-BA90-09FED07CBF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25</Words>
  <Characters>145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2018-06-01T16:16:00Z</dcterms:created>
  <dcterms:modified xsi:type="dcterms:W3CDTF">2018-06-01T16:18:00Z</dcterms:modified>
</cp:coreProperties>
</file>